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B1C" w:rsidRPr="00F947E7" w:rsidRDefault="00DE4B1C" w:rsidP="00DE4B1C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stelt aan referenties, zie paragraaf </w:t>
      </w:r>
      <w:r w:rsidRPr="00F947E7">
        <w:rPr>
          <w:rFonts w:ascii="Arial" w:hAnsi="Arial" w:cs="Arial"/>
        </w:rPr>
        <w:fldChar w:fldCharType="begin"/>
      </w:r>
      <w:r w:rsidRPr="00F947E7">
        <w:rPr>
          <w:rFonts w:ascii="Arial" w:hAnsi="Arial" w:cs="Arial"/>
        </w:rPr>
        <w:instrText xml:space="preserve"> REF _Ref252737748 \r \h </w:instrText>
      </w:r>
      <w:r w:rsidRPr="00F947E7">
        <w:rPr>
          <w:rFonts w:ascii="Arial" w:hAnsi="Arial" w:cs="Arial"/>
        </w:rPr>
      </w:r>
      <w:r w:rsidRPr="00F947E7">
        <w:rPr>
          <w:rFonts w:ascii="Arial" w:hAnsi="Arial" w:cs="Arial"/>
        </w:rPr>
        <w:fldChar w:fldCharType="separate"/>
      </w:r>
      <w:r w:rsidRPr="00F947E7">
        <w:rPr>
          <w:rFonts w:ascii="Arial" w:hAnsi="Arial" w:cs="Arial"/>
        </w:rPr>
        <w:t>5.2.2</w:t>
      </w:r>
      <w:r w:rsidRPr="00F947E7">
        <w:rPr>
          <w:rFonts w:ascii="Arial" w:hAnsi="Arial" w:cs="Arial"/>
        </w:rPr>
        <w:fldChar w:fldCharType="end"/>
      </w:r>
      <w:r w:rsidRPr="00F947E7">
        <w:rPr>
          <w:rFonts w:ascii="Arial" w:hAnsi="Arial" w:cs="Arial"/>
        </w:rPr>
        <w:t xml:space="preserve">. Uw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tbl>
      <w:tblPr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DE4B1C" w:rsidTr="00174CA2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DE4B1C" w:rsidRPr="00F947E7" w:rsidRDefault="00DE4B1C" w:rsidP="00174CA2">
            <w:pPr>
              <w:ind w:right="95"/>
            </w:pPr>
            <w:r w:rsidRPr="00F947E7">
              <w:t xml:space="preserve">KERNCOMPETENTIE 1: </w:t>
            </w:r>
            <w:r>
              <w:t>Inschrijver dient, per perceel, 60% van de betreffende</w:t>
            </w:r>
            <w:r>
              <w:rPr>
                <w:spacing w:val="-59"/>
              </w:rPr>
              <w:t xml:space="preserve"> </w:t>
            </w:r>
            <w:r>
              <w:t>gevraagde aantallen te hebben geleverd aan een ander universitair medisch</w:t>
            </w:r>
            <w:r>
              <w:rPr>
                <w:spacing w:val="1"/>
              </w:rPr>
              <w:t xml:space="preserve"> </w:t>
            </w:r>
            <w:r>
              <w:t>centrum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Europa.</w:t>
            </w: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E4B1C" w:rsidTr="00174CA2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E4B1C" w:rsidTr="00174CA2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DE4B1C" w:rsidTr="00174CA2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="00DE4B1C" w:rsidRPr="00F947E7" w:rsidRDefault="00DE4B1C" w:rsidP="00DE4B1C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DE4B1C" w:rsidRDefault="00DE4B1C" w:rsidP="00DE4B1C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:rsidR="00DE4B1C" w:rsidRDefault="00DE4B1C" w:rsidP="00DE4B1C">
      <w:pPr>
        <w:pStyle w:val="Kleurrijkelijst-accent12"/>
        <w:ind w:left="0" w:right="95"/>
      </w:pPr>
    </w:p>
    <w:p w:rsidR="00DE4B1C" w:rsidRPr="003C7A62" w:rsidRDefault="00DE4B1C" w:rsidP="00DE4B1C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tbl>
      <w:tblPr>
        <w:tblpPr w:leftFromText="141" w:rightFromText="141" w:vertAnchor="text" w:horzAnchor="margin" w:tblpY="81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DE4B1C" w:rsidTr="00174CA2">
        <w:tc>
          <w:tcPr>
            <w:tcW w:w="2268" w:type="dxa"/>
            <w:shd w:val="clear" w:color="auto" w:fill="E6E6E6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DE4B1C" w:rsidTr="00174CA2">
        <w:tc>
          <w:tcPr>
            <w:tcW w:w="2268" w:type="dxa"/>
            <w:shd w:val="clear" w:color="auto" w:fill="E6E6E6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DE4B1C" w:rsidTr="00174CA2">
        <w:trPr>
          <w:trHeight w:val="297"/>
        </w:trPr>
        <w:tc>
          <w:tcPr>
            <w:tcW w:w="2268" w:type="dxa"/>
            <w:shd w:val="clear" w:color="auto" w:fill="E6E6E6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DE4B1C" w:rsidTr="00174CA2">
        <w:tc>
          <w:tcPr>
            <w:tcW w:w="2268" w:type="dxa"/>
            <w:shd w:val="clear" w:color="auto" w:fill="E6E6E6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DE4B1C" w:rsidTr="00174CA2">
        <w:tc>
          <w:tcPr>
            <w:tcW w:w="2268" w:type="dxa"/>
            <w:shd w:val="clear" w:color="auto" w:fill="E6E6E6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:rsidR="00DE4B1C" w:rsidRPr="00C11238" w:rsidRDefault="00DE4B1C" w:rsidP="00174CA2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:rsidR="00DE4B1C" w:rsidRPr="00F947E7" w:rsidRDefault="00DE4B1C" w:rsidP="00DE4B1C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DE4B1C" w:rsidRPr="00F947E7" w:rsidRDefault="00DE4B1C" w:rsidP="00DE4B1C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DE4B1C" w:rsidRPr="00F947E7" w:rsidRDefault="00DE4B1C" w:rsidP="00DE4B1C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D34CC5" w:rsidRPr="00D34CC5" w:rsidRDefault="00D34CC5">
      <w:bookmarkStart w:id="0" w:name="_GoBack"/>
      <w:bookmarkEnd w:id="0"/>
    </w:p>
    <w:sectPr w:rsidR="00D34CC5" w:rsidRPr="00D34C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B1C"/>
    <w:rsid w:val="00D34CC5"/>
    <w:rsid w:val="00DE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585F4"/>
  <w15:chartTrackingRefBased/>
  <w15:docId w15:val="{4BDFDB69-A45D-4881-A554-BFF3D215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B1C"/>
    <w:pPr>
      <w:autoSpaceDE w:val="0"/>
      <w:autoSpaceDN w:val="0"/>
      <w:spacing w:after="0" w:line="320" w:lineRule="exact"/>
    </w:pPr>
    <w:rPr>
      <w:rFonts w:ascii="Arial" w:eastAsia="Times New Roman" w:hAnsi="Arial" w:cs="Arial"/>
      <w:kern w:val="0"/>
      <w:szCs w:val="20"/>
      <w:lang w:val="nl-N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emiddeldraster21">
    <w:name w:val="Gemiddeld raster 21"/>
    <w:uiPriority w:val="1"/>
    <w:qFormat/>
    <w:rsid w:val="00DE4B1C"/>
    <w:pPr>
      <w:spacing w:after="0" w:line="240" w:lineRule="auto"/>
    </w:pPr>
    <w:rPr>
      <w:rFonts w:ascii="Calibri" w:eastAsia="Calibri" w:hAnsi="Calibri" w:cs="Times New Roman"/>
      <w:kern w:val="0"/>
      <w:lang w:val="nl-NL"/>
      <w14:ligatures w14:val="none"/>
    </w:rPr>
  </w:style>
  <w:style w:type="paragraph" w:customStyle="1" w:styleId="Kleurrijkelijst-accent12">
    <w:name w:val="Kleurrijke lijst - accent 12"/>
    <w:basedOn w:val="Normal"/>
    <w:uiPriority w:val="34"/>
    <w:qFormat/>
    <w:rsid w:val="00DE4B1C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69998\AppData\Local\Temp\Templafy\WordVsto\lviwy5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Blank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4964C7DC-7DA6-4285-8147-84D827CEBBDE}">
  <ds:schemaRefs/>
</ds:datastoreItem>
</file>

<file path=customXml/itemProps2.xml><?xml version="1.0" encoding="utf-8"?>
<ds:datastoreItem xmlns:ds="http://schemas.openxmlformats.org/officeDocument/2006/customXml" ds:itemID="{3215D544-A5A6-4514-8CDB-46EEDCDCC4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lviwy5on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 Beverloo</dc:creator>
  <cp:keywords/>
  <dc:description/>
  <cp:lastModifiedBy>Yannick Beverloo</cp:lastModifiedBy>
  <cp:revision>1</cp:revision>
  <dcterms:created xsi:type="dcterms:W3CDTF">2022-08-31T14:27:00Z</dcterms:created>
  <dcterms:modified xsi:type="dcterms:W3CDTF">2022-08-31T14:28:00Z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erasmusmc</vt:lpwstr>
  </property>
  <property fmtid="{D5CDD505-2E9C-101B-9397-08002B2CF9AE}" pid="3" name="TemplafyTemplateId">
    <vt:lpwstr>637841469455294394</vt:lpwstr>
  </property>
  <property fmtid="{D5CDD505-2E9C-101B-9397-08002B2CF9AE}" pid="4" name="TemplafyUserProfileId">
    <vt:lpwstr>637738539093322191</vt:lpwstr>
  </property>
  <property fmtid="{D5CDD505-2E9C-101B-9397-08002B2CF9AE}" pid="5" name="TemplafyFromBlank">
    <vt:bool>true</vt:bool>
  </property>
</Properties>
</file>